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EECE1" w:themeColor="background2"/>
  <w:body>
    <w:p w:rsidR="00B7248C" w:rsidRPr="00981000" w:rsidRDefault="00B7248C" w:rsidP="006E142D">
      <w:pPr>
        <w:rPr>
          <w:sz w:val="40"/>
          <w:lang w:val="fr-CA"/>
        </w:rPr>
      </w:pPr>
    </w:p>
    <w:p w:rsidR="00D338DF" w:rsidRPr="00A2512E" w:rsidRDefault="00442480" w:rsidP="00075DA3">
      <w:pPr>
        <w:spacing w:before="360" w:after="360"/>
        <w:rPr>
          <w:lang w:val="fr-CA"/>
        </w:rPr>
      </w:pPr>
      <w:r w:rsidRPr="000F3813">
        <w:rPr>
          <w:b/>
          <w:color w:val="auto"/>
          <w:sz w:val="144"/>
          <w:lang w:val="fr-CA"/>
          <w14:textOutline w14:w="2857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MAXICOM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981000" w:rsidRPr="00FD557E" w:rsidRDefault="00FD557E" w:rsidP="006E142D">
      <w:pPr>
        <w:rPr>
          <w:color w:val="auto"/>
          <w:sz w:val="40"/>
          <w:lang w:val="fr-CA"/>
        </w:rPr>
      </w:pPr>
      <w:r w:rsidRPr="00FD557E">
        <w:rPr>
          <w:color w:val="auto"/>
          <w:sz w:val="48"/>
          <w:lang w:val="fr-CA"/>
        </w:rPr>
        <w:t>a le plaisir de vous inviter à sa</w:t>
      </w:r>
    </w:p>
    <w:p w:rsidR="00CF7F89" w:rsidRPr="00AB65BB" w:rsidRDefault="00CF7F89" w:rsidP="006E142D">
      <w:pPr>
        <w:rPr>
          <w:sz w:val="56"/>
          <w:lang w:val="fr-CA"/>
        </w:rPr>
      </w:pPr>
    </w:p>
    <w:p w:rsidR="00D338DF" w:rsidRPr="00CF7F89" w:rsidRDefault="00D338DF" w:rsidP="006E142D">
      <w:pPr>
        <w:rPr>
          <w:sz w:val="56"/>
          <w:shd w:val="clear" w:color="F79646" w:themeColor="accent6" w:fill="9BBB59" w:themeFill="accent3"/>
          <w:lang w:val="fr-CA"/>
        </w:rPr>
      </w:pPr>
      <w:r w:rsidRPr="006E142D">
        <w:rPr>
          <w:sz w:val="56"/>
          <w:lang w:val="fr-CA"/>
        </w:rPr>
        <w:t>FÊTE</w:t>
      </w:r>
    </w:p>
    <w:p w:rsidR="00D338DF" w:rsidRPr="00CF7F89" w:rsidRDefault="00D338DF" w:rsidP="006E142D">
      <w:pPr>
        <w:rPr>
          <w:sz w:val="56"/>
          <w:shd w:val="clear" w:color="F79646" w:themeColor="accent6" w:fill="9BBB59" w:themeFill="accent3"/>
          <w:lang w:val="fr-CA"/>
        </w:rPr>
      </w:pPr>
      <w:r w:rsidRPr="006E142D">
        <w:rPr>
          <w:sz w:val="56"/>
          <w:lang w:val="fr-CA"/>
        </w:rPr>
        <w:t>DE FIN</w:t>
      </w:r>
    </w:p>
    <w:p w:rsidR="00D338DF" w:rsidRDefault="00D338DF" w:rsidP="006E142D">
      <w:pPr>
        <w:rPr>
          <w:sz w:val="56"/>
          <w:shd w:val="clear" w:color="F79646" w:themeColor="accent6" w:fill="9BBB59" w:themeFill="accent3"/>
          <w:lang w:val="fr-CA"/>
        </w:rPr>
      </w:pPr>
      <w:r w:rsidRPr="006E142D">
        <w:rPr>
          <w:sz w:val="56"/>
          <w:lang w:val="fr-CA"/>
        </w:rPr>
        <w:t>D'ANNÉE</w:t>
      </w:r>
    </w:p>
    <w:p w:rsidR="00CF7F89" w:rsidRPr="00D338DF" w:rsidRDefault="00CF7F89" w:rsidP="006E142D">
      <w:pPr>
        <w:rPr>
          <w:sz w:val="56"/>
          <w:lang w:val="fr-CA"/>
        </w:rPr>
      </w:pPr>
    </w:p>
    <w:p w:rsidR="00D338DF" w:rsidRPr="00D338DF" w:rsidRDefault="00D338DF" w:rsidP="006E142D">
      <w:pPr>
        <w:rPr>
          <w:sz w:val="40"/>
          <w:lang w:val="fr-CA"/>
        </w:rPr>
      </w:pPr>
      <w:r w:rsidRPr="00D338DF">
        <w:rPr>
          <w:sz w:val="40"/>
          <w:lang w:val="fr-CA"/>
        </w:rPr>
        <w:t>13 décembre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D338DF" w:rsidRPr="00D338DF" w:rsidRDefault="00D338DF" w:rsidP="006E142D">
      <w:pPr>
        <w:rPr>
          <w:sz w:val="40"/>
          <w:lang w:val="fr-CA"/>
        </w:rPr>
      </w:pPr>
      <w:r w:rsidRPr="00D338DF">
        <w:rPr>
          <w:sz w:val="40"/>
          <w:lang w:val="fr-CA"/>
        </w:rPr>
        <w:t>De 18h00 à 21h00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D338DF" w:rsidRPr="004E0F53" w:rsidRDefault="00442480" w:rsidP="006E142D">
      <w:pPr>
        <w:rPr>
          <w:sz w:val="40"/>
          <w:lang w:val="fr-CA"/>
        </w:rPr>
      </w:pPr>
      <w:r w:rsidRPr="004E0F53">
        <w:rPr>
          <w:sz w:val="40"/>
          <w:lang w:val="fr-CA"/>
        </w:rPr>
        <w:t>2130, Dabobert, Suite 300</w:t>
      </w:r>
    </w:p>
    <w:p w:rsidR="00D338DF" w:rsidRPr="004E0F53" w:rsidRDefault="00442480" w:rsidP="006E142D">
      <w:pPr>
        <w:rPr>
          <w:sz w:val="40"/>
          <w:lang w:val="fr-CA"/>
        </w:rPr>
      </w:pPr>
      <w:r w:rsidRPr="004E0F53">
        <w:rPr>
          <w:sz w:val="40"/>
          <w:lang w:val="fr-CA"/>
        </w:rPr>
        <w:t>Montréal</w:t>
      </w:r>
    </w:p>
    <w:p w:rsidR="00D338DF" w:rsidRPr="00D338DF" w:rsidRDefault="00D338DF" w:rsidP="006E142D">
      <w:pPr>
        <w:rPr>
          <w:sz w:val="40"/>
          <w:lang w:val="fr-CA"/>
        </w:rPr>
      </w:pPr>
    </w:p>
    <w:p w:rsidR="00CF7F89" w:rsidRPr="00CF7F89" w:rsidRDefault="00CF7F89" w:rsidP="006E142D">
      <w:pPr>
        <w:rPr>
          <w:sz w:val="40"/>
          <w:lang w:val="fr-CA"/>
        </w:rPr>
      </w:pPr>
      <w:r w:rsidRPr="00CF7F89">
        <w:rPr>
          <w:sz w:val="40"/>
          <w:lang w:val="fr-CA"/>
        </w:rPr>
        <w:t>Merci de répondre avant le 23 novembre à</w:t>
      </w:r>
    </w:p>
    <w:p w:rsidR="00CF7F89" w:rsidRPr="00CF7F89" w:rsidRDefault="0086100D" w:rsidP="006E142D">
      <w:pPr>
        <w:rPr>
          <w:sz w:val="40"/>
          <w:lang w:val="fr-CA"/>
        </w:rPr>
      </w:pPr>
      <w:r>
        <w:rPr>
          <w:sz w:val="40"/>
          <w:lang w:val="fr-CA"/>
        </w:rPr>
        <w:t>Méla</w:t>
      </w:r>
      <w:r w:rsidR="00CF7F89" w:rsidRPr="00CF7F89">
        <w:rPr>
          <w:sz w:val="40"/>
          <w:lang w:val="fr-CA"/>
        </w:rPr>
        <w:t>nie Bourn</w:t>
      </w:r>
      <w:r>
        <w:rPr>
          <w:sz w:val="40"/>
          <w:lang w:val="fr-CA"/>
        </w:rPr>
        <w:t>ival</w:t>
      </w:r>
    </w:p>
    <w:p w:rsidR="00CF7F89" w:rsidRPr="00CF7F89" w:rsidRDefault="00CF7F89" w:rsidP="006E142D">
      <w:pPr>
        <w:rPr>
          <w:sz w:val="40"/>
          <w:lang w:val="fr-CA"/>
        </w:rPr>
      </w:pPr>
      <w:r w:rsidRPr="00CF7F89">
        <w:rPr>
          <w:sz w:val="40"/>
          <w:lang w:val="fr-CA"/>
        </w:rPr>
        <w:t>xyz@</w:t>
      </w:r>
      <w:r w:rsidR="0086100D">
        <w:rPr>
          <w:sz w:val="40"/>
          <w:lang w:val="fr-CA"/>
        </w:rPr>
        <w:t>gnbmaxi</w:t>
      </w:r>
      <w:r w:rsidRPr="00CF7F89">
        <w:rPr>
          <w:sz w:val="40"/>
          <w:lang w:val="fr-CA"/>
        </w:rPr>
        <w:t>.com ou</w:t>
      </w:r>
    </w:p>
    <w:p w:rsidR="00657188" w:rsidRDefault="00CF7F89" w:rsidP="00D20FE4">
      <w:pPr>
        <w:rPr>
          <w:sz w:val="40"/>
        </w:rPr>
      </w:pPr>
      <w:r w:rsidRPr="00CF7F89">
        <w:rPr>
          <w:sz w:val="40"/>
        </w:rPr>
        <w:t>au (</w:t>
      </w:r>
      <w:r w:rsidR="0086100D">
        <w:rPr>
          <w:sz w:val="40"/>
        </w:rPr>
        <w:t>514</w:t>
      </w:r>
      <w:r w:rsidRPr="00CF7F89">
        <w:rPr>
          <w:sz w:val="40"/>
        </w:rPr>
        <w:t>) 555-0177</w:t>
      </w:r>
      <w:bookmarkStart w:id="0" w:name="_GoBack"/>
      <w:bookmarkEnd w:id="0"/>
    </w:p>
    <w:p w:rsidR="00B7248C" w:rsidRPr="00D338DF" w:rsidRDefault="00B7248C" w:rsidP="006E142D">
      <w:pPr>
        <w:rPr>
          <w:sz w:val="40"/>
        </w:rPr>
      </w:pPr>
    </w:p>
    <w:sectPr w:rsidR="00B7248C" w:rsidRPr="00D338DF" w:rsidSect="00075DA3">
      <w:pgSz w:w="12242" w:h="15842" w:code="1"/>
      <w:pgMar w:top="567" w:right="1418" w:bottom="567" w:left="1418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48D" w:rsidRDefault="0037348D" w:rsidP="00B7248C">
      <w:r>
        <w:separator/>
      </w:r>
    </w:p>
  </w:endnote>
  <w:endnote w:type="continuationSeparator" w:id="0">
    <w:p w:rsidR="0037348D" w:rsidRDefault="0037348D" w:rsidP="00B7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48D" w:rsidRDefault="0037348D" w:rsidP="00B7248C">
      <w:r>
        <w:separator/>
      </w:r>
    </w:p>
  </w:footnote>
  <w:footnote w:type="continuationSeparator" w:id="0">
    <w:p w:rsidR="0037348D" w:rsidRDefault="0037348D" w:rsidP="00B72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8DF"/>
    <w:rsid w:val="00000667"/>
    <w:rsid w:val="00044BB6"/>
    <w:rsid w:val="00075DA3"/>
    <w:rsid w:val="0007606B"/>
    <w:rsid w:val="000763DC"/>
    <w:rsid w:val="00080CE3"/>
    <w:rsid w:val="000F3813"/>
    <w:rsid w:val="0013458E"/>
    <w:rsid w:val="001D013D"/>
    <w:rsid w:val="002142B0"/>
    <w:rsid w:val="0027180A"/>
    <w:rsid w:val="002D6BFC"/>
    <w:rsid w:val="0037348D"/>
    <w:rsid w:val="003D3688"/>
    <w:rsid w:val="003D7AA4"/>
    <w:rsid w:val="0041075F"/>
    <w:rsid w:val="00434A90"/>
    <w:rsid w:val="004371A2"/>
    <w:rsid w:val="00442480"/>
    <w:rsid w:val="0046272F"/>
    <w:rsid w:val="004C468A"/>
    <w:rsid w:val="004E0F53"/>
    <w:rsid w:val="00554927"/>
    <w:rsid w:val="0057725B"/>
    <w:rsid w:val="00581368"/>
    <w:rsid w:val="005B306C"/>
    <w:rsid w:val="00657188"/>
    <w:rsid w:val="006D5E14"/>
    <w:rsid w:val="006E142D"/>
    <w:rsid w:val="007365C0"/>
    <w:rsid w:val="0086100D"/>
    <w:rsid w:val="008A5DA4"/>
    <w:rsid w:val="008B60A5"/>
    <w:rsid w:val="008D7C7A"/>
    <w:rsid w:val="008F4F61"/>
    <w:rsid w:val="008F66F3"/>
    <w:rsid w:val="00972061"/>
    <w:rsid w:val="00981000"/>
    <w:rsid w:val="009D5CA8"/>
    <w:rsid w:val="009E126D"/>
    <w:rsid w:val="00A2512E"/>
    <w:rsid w:val="00A510C0"/>
    <w:rsid w:val="00A66978"/>
    <w:rsid w:val="00A7442E"/>
    <w:rsid w:val="00AB65BB"/>
    <w:rsid w:val="00AC20B4"/>
    <w:rsid w:val="00B7248C"/>
    <w:rsid w:val="00B85920"/>
    <w:rsid w:val="00BB6BD8"/>
    <w:rsid w:val="00C81801"/>
    <w:rsid w:val="00CF7F89"/>
    <w:rsid w:val="00D20FE4"/>
    <w:rsid w:val="00D338DF"/>
    <w:rsid w:val="00DE52E5"/>
    <w:rsid w:val="00DF3A7F"/>
    <w:rsid w:val="00E63428"/>
    <w:rsid w:val="00EC026A"/>
    <w:rsid w:val="00EF309E"/>
    <w:rsid w:val="00EF3D40"/>
    <w:rsid w:val="00F06832"/>
    <w:rsid w:val="00F31EF3"/>
    <w:rsid w:val="00F840AF"/>
    <w:rsid w:val="00FD557E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D4AE22-517C-4B2C-A171-40133C17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BFC"/>
    <w:pPr>
      <w:spacing w:after="0" w:line="240" w:lineRule="auto"/>
      <w:jc w:val="center"/>
    </w:pPr>
    <w:rPr>
      <w:rFonts w:asciiTheme="majorHAnsi" w:hAnsiTheme="majorHAnsi"/>
      <w:color w:val="4F81BD" w:themeColor="accent1"/>
    </w:rPr>
  </w:style>
  <w:style w:type="paragraph" w:styleId="Titre1">
    <w:name w:val="heading 1"/>
    <w:basedOn w:val="Normal"/>
    <w:next w:val="Normal"/>
    <w:link w:val="Titre1Car"/>
    <w:uiPriority w:val="9"/>
    <w:qFormat/>
    <w:rsid w:val="0013458E"/>
    <w:pPr>
      <w:spacing w:before="240" w:after="240" w:line="216" w:lineRule="auto"/>
      <w:outlineLvl w:val="0"/>
    </w:pPr>
    <w:rPr>
      <w:color w:val="204868"/>
      <w:sz w:val="96"/>
      <w:szCs w:val="9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510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10C0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13458E"/>
    <w:rPr>
      <w:rFonts w:asciiTheme="majorHAnsi" w:hAnsiTheme="majorHAnsi"/>
      <w:color w:val="204868"/>
      <w:sz w:val="96"/>
      <w:szCs w:val="96"/>
    </w:rPr>
  </w:style>
  <w:style w:type="paragraph" w:customStyle="1" w:styleId="CompanyName">
    <w:name w:val="Company Name"/>
    <w:basedOn w:val="Normal"/>
    <w:qFormat/>
    <w:rsid w:val="002D6BFC"/>
  </w:style>
  <w:style w:type="paragraph" w:customStyle="1" w:styleId="DateTime">
    <w:name w:val="Date &amp; Time"/>
    <w:basedOn w:val="Normal"/>
    <w:qFormat/>
    <w:rsid w:val="002D6BFC"/>
    <w:rPr>
      <w:color w:val="76923C" w:themeColor="accent3" w:themeShade="BF"/>
      <w:sz w:val="44"/>
      <w:szCs w:val="44"/>
    </w:rPr>
  </w:style>
  <w:style w:type="paragraph" w:customStyle="1" w:styleId="Italic">
    <w:name w:val="Italic"/>
    <w:basedOn w:val="Normal"/>
    <w:qFormat/>
    <w:rsid w:val="002D6BFC"/>
    <w:rPr>
      <w:i/>
    </w:rPr>
  </w:style>
  <w:style w:type="paragraph" w:styleId="En-tte">
    <w:name w:val="header"/>
    <w:basedOn w:val="Normal"/>
    <w:link w:val="En-tteCar"/>
    <w:uiPriority w:val="99"/>
    <w:unhideWhenUsed/>
    <w:rsid w:val="00B7248C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B7248C"/>
    <w:rPr>
      <w:rFonts w:asciiTheme="majorHAnsi" w:hAnsiTheme="majorHAnsi"/>
      <w:color w:val="4F81BD" w:themeColor="accent1"/>
    </w:rPr>
  </w:style>
  <w:style w:type="paragraph" w:styleId="Pieddepage">
    <w:name w:val="footer"/>
    <w:basedOn w:val="Normal"/>
    <w:link w:val="PieddepageCar"/>
    <w:uiPriority w:val="99"/>
    <w:unhideWhenUsed/>
    <w:rsid w:val="00B7248C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248C"/>
    <w:rPr>
      <w:rFonts w:asciiTheme="majorHAnsi" w:hAnsiTheme="majorHAnsi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lie\Application%20Data\Microsoft\Templates\holiday_invitation_bluegreen_f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FBB90D6-BBF1-47BF-A2A1-DAE0064426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holiday_invitation_bluegreen_formal.dotx</Template>
  <TotalTime>1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Jocelyne</dc:creator>
  <cp:lastModifiedBy>Jocelyne</cp:lastModifiedBy>
  <cp:revision>2</cp:revision>
  <cp:lastPrinted>2007-11-09T17:24:00Z</cp:lastPrinted>
  <dcterms:created xsi:type="dcterms:W3CDTF">2014-02-28T13:54:00Z</dcterms:created>
  <dcterms:modified xsi:type="dcterms:W3CDTF">2014-02-28T13:54:00Z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TC102480639990</vt:lpwstr>
  </property>
</Properties>
</file>